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236" w:rsidRPr="00B529D2" w:rsidRDefault="00783236" w:rsidP="00C00CCE">
      <w:pPr>
        <w:jc w:val="center"/>
        <w:rPr>
          <w:rFonts w:ascii="Times New Roman" w:hAnsi="Times New Roman"/>
          <w:sz w:val="28"/>
          <w:szCs w:val="28"/>
        </w:rPr>
      </w:pPr>
      <w:r w:rsidRPr="00B529D2">
        <w:rPr>
          <w:rFonts w:ascii="Times New Roman" w:hAnsi="Times New Roman"/>
          <w:sz w:val="28"/>
          <w:szCs w:val="28"/>
        </w:rPr>
        <w:t xml:space="preserve">ОБРАЗЕЦ ЗАЯВЛЕНИЯ </w:t>
      </w:r>
    </w:p>
    <w:p w:rsidR="00783236" w:rsidRPr="00B35FD9" w:rsidRDefault="00783236" w:rsidP="00C00C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sz w:val="20"/>
          <w:szCs w:val="20"/>
        </w:rPr>
        <w:t xml:space="preserve">    </w:t>
      </w:r>
      <w:r w:rsidRPr="00B35FD9">
        <w:rPr>
          <w:rFonts w:ascii="Times New Roman" w:hAnsi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</w:rPr>
        <w:t>Пристенского</w:t>
      </w:r>
      <w:r w:rsidRPr="00B35FD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83236" w:rsidRPr="00B529D2" w:rsidRDefault="00783236" w:rsidP="00C00C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</w:t>
      </w:r>
      <w:r w:rsidRPr="00B529D2">
        <w:rPr>
          <w:rFonts w:ascii="Courier New" w:hAnsi="Courier New" w:cs="Courier New"/>
          <w:sz w:val="20"/>
          <w:szCs w:val="20"/>
        </w:rPr>
        <w:t>(наименование исполнительного</w:t>
      </w:r>
    </w:p>
    <w:p w:rsidR="00783236" w:rsidRPr="00B529D2" w:rsidRDefault="00783236" w:rsidP="00C00C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органа государственной власти</w:t>
      </w:r>
    </w:p>
    <w:p w:rsidR="00783236" w:rsidRPr="00B529D2" w:rsidRDefault="00783236" w:rsidP="00C00C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(или: органа местного самоуправления))</w:t>
      </w:r>
    </w:p>
    <w:p w:rsidR="00783236" w:rsidRPr="00B529D2" w:rsidRDefault="00783236" w:rsidP="00C00C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</w:t>
      </w:r>
      <w:r w:rsidRPr="00B35FD9">
        <w:rPr>
          <w:rFonts w:ascii="Times New Roman" w:hAnsi="Times New Roman"/>
          <w:b/>
          <w:sz w:val="28"/>
          <w:szCs w:val="28"/>
        </w:rPr>
        <w:t>с.</w:t>
      </w:r>
      <w:r>
        <w:rPr>
          <w:rFonts w:ascii="Times New Roman" w:hAnsi="Times New Roman"/>
          <w:b/>
          <w:sz w:val="28"/>
          <w:szCs w:val="28"/>
        </w:rPr>
        <w:t>Пристенное</w:t>
      </w:r>
      <w:r w:rsidRPr="00B35FD9">
        <w:rPr>
          <w:rFonts w:ascii="Times New Roman" w:hAnsi="Times New Roman"/>
          <w:b/>
          <w:sz w:val="28"/>
          <w:szCs w:val="28"/>
        </w:rPr>
        <w:t xml:space="preserve"> ул.Молодёжная д.1</w:t>
      </w:r>
    </w:p>
    <w:p w:rsidR="00783236" w:rsidRPr="00B529D2" w:rsidRDefault="00783236" w:rsidP="00C00CCE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</w:p>
    <w:p w:rsidR="00783236" w:rsidRPr="00B529D2" w:rsidRDefault="00783236" w:rsidP="00C00C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от </w:t>
      </w:r>
      <w:r w:rsidRPr="00B35FD9">
        <w:rPr>
          <w:rFonts w:ascii="Times New Roman" w:hAnsi="Times New Roman"/>
          <w:b/>
          <w:sz w:val="28"/>
          <w:szCs w:val="28"/>
        </w:rPr>
        <w:t>Иванова Ивана Ивановича</w:t>
      </w:r>
      <w:r>
        <w:rPr>
          <w:rFonts w:ascii="Courier New" w:hAnsi="Courier New" w:cs="Courier New"/>
          <w:sz w:val="20"/>
          <w:szCs w:val="20"/>
        </w:rPr>
        <w:t xml:space="preserve"> </w:t>
      </w:r>
    </w:p>
    <w:p w:rsidR="00783236" w:rsidRPr="00B529D2" w:rsidRDefault="00783236" w:rsidP="00C00C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   (наименование или Ф.И.О.)</w:t>
      </w:r>
    </w:p>
    <w:p w:rsidR="00783236" w:rsidRPr="00B529D2" w:rsidRDefault="00783236" w:rsidP="00C00C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</w:t>
      </w:r>
      <w:r w:rsidRPr="00B35FD9">
        <w:rPr>
          <w:rFonts w:ascii="Times New Roman" w:hAnsi="Times New Roman"/>
          <w:b/>
          <w:sz w:val="28"/>
          <w:szCs w:val="28"/>
        </w:rPr>
        <w:t>С.</w:t>
      </w:r>
      <w:r>
        <w:rPr>
          <w:rFonts w:ascii="Times New Roman" w:hAnsi="Times New Roman"/>
          <w:b/>
          <w:sz w:val="28"/>
          <w:szCs w:val="28"/>
        </w:rPr>
        <w:t>Пристенное</w:t>
      </w:r>
      <w:r w:rsidRPr="00B35FD9">
        <w:rPr>
          <w:rFonts w:ascii="Times New Roman" w:hAnsi="Times New Roman"/>
          <w:b/>
          <w:sz w:val="28"/>
          <w:szCs w:val="28"/>
        </w:rPr>
        <w:t xml:space="preserve"> ул.Центральная д.25</w:t>
      </w:r>
      <w:r w:rsidRPr="00B529D2">
        <w:rPr>
          <w:rFonts w:ascii="Courier New" w:hAnsi="Courier New" w:cs="Courier New"/>
          <w:sz w:val="20"/>
          <w:szCs w:val="20"/>
        </w:rPr>
        <w:t>,</w:t>
      </w:r>
    </w:p>
    <w:p w:rsidR="00783236" w:rsidRPr="00B529D2" w:rsidRDefault="00783236" w:rsidP="00C00C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телефон: </w:t>
      </w:r>
      <w:r w:rsidRPr="00B35FD9">
        <w:rPr>
          <w:rFonts w:ascii="Times New Roman" w:hAnsi="Times New Roman"/>
          <w:b/>
          <w:sz w:val="24"/>
          <w:szCs w:val="24"/>
        </w:rPr>
        <w:t>3-12-41</w:t>
      </w:r>
      <w:r w:rsidRPr="00B529D2">
        <w:rPr>
          <w:rFonts w:ascii="Courier New" w:hAnsi="Courier New" w:cs="Courier New"/>
          <w:sz w:val="20"/>
          <w:szCs w:val="20"/>
        </w:rPr>
        <w:t>, факс: __________,</w:t>
      </w:r>
    </w:p>
    <w:p w:rsidR="00783236" w:rsidRPr="00B529D2" w:rsidRDefault="00783236" w:rsidP="00C00C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783236" w:rsidRPr="00B529D2" w:rsidRDefault="00783236" w:rsidP="00C00C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83236" w:rsidRPr="00B529D2" w:rsidRDefault="00783236" w:rsidP="00C00C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83236" w:rsidRPr="00B529D2" w:rsidRDefault="00783236" w:rsidP="00C00CCE">
      <w:pPr>
        <w:spacing w:after="0" w:line="240" w:lineRule="auto"/>
        <w:jc w:val="center"/>
        <w:rPr>
          <w:rFonts w:ascii="Times New Roman" w:hAnsi="Times New Roman"/>
        </w:rPr>
      </w:pPr>
      <w:r w:rsidRPr="00B529D2">
        <w:rPr>
          <w:rFonts w:ascii="Times New Roman" w:hAnsi="Times New Roman"/>
        </w:rPr>
        <w:t>ЗАЯВЛЕНИЕ</w:t>
      </w:r>
    </w:p>
    <w:p w:rsidR="00783236" w:rsidRPr="00B529D2" w:rsidRDefault="00783236" w:rsidP="00C00CCE">
      <w:pPr>
        <w:spacing w:after="0" w:line="240" w:lineRule="auto"/>
        <w:jc w:val="center"/>
        <w:rPr>
          <w:rFonts w:ascii="Times New Roman" w:hAnsi="Times New Roman"/>
        </w:rPr>
      </w:pPr>
    </w:p>
    <w:p w:rsidR="00783236" w:rsidRPr="00B529D2" w:rsidRDefault="00783236" w:rsidP="00C00CC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29D2">
        <w:rPr>
          <w:rFonts w:ascii="Times New Roman" w:hAnsi="Times New Roman"/>
        </w:rPr>
        <w:t xml:space="preserve">Прошу предоставить земельный участок в безвозмездное пользование из земель </w:t>
      </w:r>
      <w:r>
        <w:rPr>
          <w:rFonts w:ascii="Times New Roman" w:hAnsi="Times New Roman"/>
        </w:rPr>
        <w:t>«</w:t>
      </w:r>
      <w:r w:rsidRPr="00B35FD9">
        <w:rPr>
          <w:rFonts w:ascii="Times New Roman" w:hAnsi="Times New Roman"/>
          <w:b/>
          <w:sz w:val="28"/>
          <w:szCs w:val="28"/>
        </w:rPr>
        <w:t>земли населенных пунктов»</w:t>
      </w:r>
      <w:r w:rsidRPr="00B529D2">
        <w:rPr>
          <w:rFonts w:ascii="Times New Roman" w:hAnsi="Times New Roman"/>
        </w:rPr>
        <w:t xml:space="preserve"> площадью </w:t>
      </w:r>
      <w:smartTag w:uri="urn:schemas-microsoft-com:office:smarttags" w:element="metricconverter">
        <w:smartTagPr>
          <w:attr w:name="ProductID" w:val="00 га"/>
        </w:smartTagPr>
        <w:r>
          <w:rPr>
            <w:rFonts w:ascii="Times New Roman" w:hAnsi="Times New Roman"/>
            <w:b/>
            <w:sz w:val="28"/>
            <w:szCs w:val="28"/>
          </w:rPr>
          <w:t>00</w:t>
        </w:r>
        <w:r w:rsidRPr="00B529D2">
          <w:rPr>
            <w:rFonts w:ascii="Times New Roman" w:hAnsi="Times New Roman"/>
          </w:rPr>
          <w:t xml:space="preserve"> га</w:t>
        </w:r>
      </w:smartTag>
      <w:r w:rsidRPr="00B529D2">
        <w:rPr>
          <w:rFonts w:ascii="Times New Roman" w:hAnsi="Times New Roman"/>
        </w:rPr>
        <w:t xml:space="preserve">, с кадастровым номером </w:t>
      </w:r>
      <w:r w:rsidRPr="00B35FD9">
        <w:rPr>
          <w:rFonts w:ascii="Times New Roman" w:hAnsi="Times New Roman"/>
          <w:b/>
          <w:sz w:val="28"/>
          <w:szCs w:val="28"/>
        </w:rPr>
        <w:t>00:0000:0000:000</w:t>
      </w:r>
      <w:r>
        <w:rPr>
          <w:rFonts w:ascii="Times New Roman" w:hAnsi="Times New Roman"/>
        </w:rPr>
        <w:t xml:space="preserve"> </w:t>
      </w:r>
      <w:r w:rsidRPr="00B529D2">
        <w:rPr>
          <w:rFonts w:ascii="Times New Roman" w:hAnsi="Times New Roman"/>
        </w:rPr>
        <w:t xml:space="preserve">предназначенный для </w:t>
      </w:r>
      <w:r w:rsidRPr="00B35FD9">
        <w:rPr>
          <w:rFonts w:ascii="Times New Roman" w:hAnsi="Times New Roman"/>
          <w:b/>
          <w:sz w:val="28"/>
          <w:szCs w:val="28"/>
          <w:u w:val="single"/>
        </w:rPr>
        <w:t>,, для  ведения личного подсобного хозяйства</w:t>
      </w:r>
      <w:r w:rsidRPr="00B35FD9">
        <w:rPr>
          <w:rFonts w:ascii="Times New Roman" w:hAnsi="Times New Roman"/>
          <w:b/>
          <w:sz w:val="28"/>
          <w:szCs w:val="28"/>
        </w:rPr>
        <w:t>,</w:t>
      </w:r>
      <w:r w:rsidRPr="00B529D2">
        <w:rPr>
          <w:rFonts w:ascii="Times New Roman" w:hAnsi="Times New Roman"/>
        </w:rPr>
        <w:t xml:space="preserve"> расположенный по адресу: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</w:t>
      </w:r>
      <w:r w:rsidRPr="00B35FD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Пристенное</w:t>
      </w:r>
      <w:r w:rsidRPr="00B35FD9">
        <w:rPr>
          <w:rFonts w:ascii="Times New Roman" w:hAnsi="Times New Roman"/>
          <w:b/>
          <w:sz w:val="28"/>
          <w:szCs w:val="28"/>
        </w:rPr>
        <w:t xml:space="preserve"> ул.Центральная д.25</w:t>
      </w:r>
      <w:r w:rsidRPr="00B529D2">
        <w:rPr>
          <w:rFonts w:ascii="Times New Roman" w:hAnsi="Times New Roman"/>
        </w:rPr>
        <w:t>.</w:t>
      </w:r>
    </w:p>
    <w:p w:rsidR="00783236" w:rsidRPr="00B529D2" w:rsidRDefault="00783236" w:rsidP="00C00CCE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783236" w:rsidRPr="00B529D2" w:rsidRDefault="00783236" w:rsidP="00C00CCE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   Приложения: (указывается список прилагаемых к заявлению документов):</w:t>
      </w:r>
    </w:p>
    <w:p w:rsidR="00783236" w:rsidRPr="00B529D2" w:rsidRDefault="00783236" w:rsidP="00C00CCE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___________________________________________________________________________________ </w:t>
      </w:r>
    </w:p>
    <w:p w:rsidR="00783236" w:rsidRPr="00B529D2" w:rsidRDefault="00783236" w:rsidP="00C00CCE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>___________________________________________________________________________________</w:t>
      </w:r>
    </w:p>
    <w:p w:rsidR="00783236" w:rsidRPr="00B529D2" w:rsidRDefault="00783236" w:rsidP="00C00CCE">
      <w:pPr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783236" w:rsidRPr="00B529D2" w:rsidRDefault="00783236" w:rsidP="00C00CCE">
      <w:pPr>
        <w:spacing w:after="0" w:line="240" w:lineRule="auto"/>
        <w:jc w:val="center"/>
        <w:rPr>
          <w:rFonts w:ascii="Times New Roman" w:hAnsi="Times New Roman"/>
        </w:rPr>
      </w:pPr>
    </w:p>
    <w:p w:rsidR="00783236" w:rsidRPr="00B529D2" w:rsidRDefault="00783236" w:rsidP="00C00CCE">
      <w:pPr>
        <w:spacing w:after="0" w:line="240" w:lineRule="auto"/>
        <w:jc w:val="both"/>
        <w:rPr>
          <w:rFonts w:ascii="Times New Roman" w:hAnsi="Times New Roman"/>
        </w:rPr>
      </w:pPr>
    </w:p>
    <w:p w:rsidR="00783236" w:rsidRPr="00B529D2" w:rsidRDefault="00783236" w:rsidP="00C00CCE">
      <w:pPr>
        <w:spacing w:after="0" w:line="240" w:lineRule="auto"/>
        <w:jc w:val="both"/>
        <w:rPr>
          <w:rFonts w:ascii="Times New Roman" w:hAnsi="Times New Roman"/>
        </w:rPr>
      </w:pPr>
      <w:r w:rsidRPr="00B529D2">
        <w:rPr>
          <w:rFonts w:ascii="Times New Roman" w:hAnsi="Times New Roman"/>
        </w:rPr>
        <w:t>/____________ / ____________________________________________________</w:t>
      </w:r>
    </w:p>
    <w:p w:rsidR="00783236" w:rsidRPr="00B529D2" w:rsidRDefault="00783236" w:rsidP="00C00CCE">
      <w:pPr>
        <w:spacing w:after="0" w:line="240" w:lineRule="auto"/>
        <w:rPr>
          <w:rFonts w:ascii="Times New Roman" w:hAnsi="Times New Roman"/>
        </w:rPr>
      </w:pPr>
      <w:r w:rsidRPr="00B529D2">
        <w:rPr>
          <w:rFonts w:ascii="Times New Roman" w:hAnsi="Times New Roman"/>
        </w:rPr>
        <w:t>(подпись)        (Ф.И.О., должность представителя юридического лица)</w:t>
      </w:r>
    </w:p>
    <w:p w:rsidR="00783236" w:rsidRPr="00B529D2" w:rsidRDefault="00783236" w:rsidP="00C00CCE">
      <w:pPr>
        <w:spacing w:after="0" w:line="240" w:lineRule="auto"/>
        <w:jc w:val="center"/>
        <w:rPr>
          <w:rFonts w:ascii="Times New Roman" w:hAnsi="Times New Roman"/>
        </w:rPr>
      </w:pPr>
    </w:p>
    <w:p w:rsidR="00783236" w:rsidRPr="00B529D2" w:rsidRDefault="00783236" w:rsidP="00C00CCE">
      <w:pPr>
        <w:spacing w:after="0" w:line="240" w:lineRule="auto"/>
        <w:jc w:val="both"/>
        <w:rPr>
          <w:rFonts w:ascii="Times New Roman" w:hAnsi="Times New Roman"/>
        </w:rPr>
      </w:pPr>
      <w:r w:rsidRPr="00B529D2">
        <w:rPr>
          <w:rFonts w:ascii="Times New Roman" w:hAnsi="Times New Roman"/>
        </w:rPr>
        <w:t>М.П.                       /____/ ________________ 20__ года.</w:t>
      </w:r>
    </w:p>
    <w:p w:rsidR="00783236" w:rsidRPr="00B529D2" w:rsidRDefault="00783236" w:rsidP="00C00CCE">
      <w:pPr>
        <w:spacing w:after="0" w:line="240" w:lineRule="auto"/>
        <w:jc w:val="both"/>
        <w:rPr>
          <w:rFonts w:ascii="Times New Roman" w:hAnsi="Times New Roman"/>
        </w:rPr>
      </w:pPr>
    </w:p>
    <w:p w:rsidR="00783236" w:rsidRPr="00B529D2" w:rsidRDefault="00783236" w:rsidP="00C00C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3236" w:rsidRDefault="00783236" w:rsidP="00C00CCE"/>
    <w:p w:rsidR="00783236" w:rsidRDefault="00783236"/>
    <w:sectPr w:rsidR="00783236" w:rsidSect="00A54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0CCE"/>
    <w:rsid w:val="00783236"/>
    <w:rsid w:val="008C313A"/>
    <w:rsid w:val="00A546BB"/>
    <w:rsid w:val="00B35FD9"/>
    <w:rsid w:val="00B529D2"/>
    <w:rsid w:val="00C00CCE"/>
    <w:rsid w:val="00C72BAD"/>
    <w:rsid w:val="00D54F7A"/>
    <w:rsid w:val="00E67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00CC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218</Words>
  <Characters>1246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user</cp:lastModifiedBy>
  <cp:revision>3</cp:revision>
  <dcterms:created xsi:type="dcterms:W3CDTF">2016-03-27T19:23:00Z</dcterms:created>
  <dcterms:modified xsi:type="dcterms:W3CDTF">2017-09-05T09:19:00Z</dcterms:modified>
</cp:coreProperties>
</file>